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65981133"/>
        <w:lock w:val="contentLocked"/>
        <w:placeholder>
          <w:docPart w:val="DefaultPlaceholder_-1854013440"/>
        </w:placeholder>
        <w:group/>
      </w:sdtPr>
      <w:sdtEndPr>
        <w:rPr>
          <w:rFonts w:eastAsiaTheme="minorHAnsi" w:cstheme="minorBidi"/>
          <w:b w:val="0"/>
          <w:caps w:val="0"/>
          <w:spacing w:val="0"/>
          <w:kern w:val="0"/>
          <w:szCs w:val="24"/>
        </w:rPr>
      </w:sdtEndPr>
      <w:sdtContent>
        <w:p w14:paraId="422AB97B" w14:textId="45CF4C8A" w:rsidR="008F22A5" w:rsidRDefault="00B7248F" w:rsidP="00223DF1">
          <w:pPr>
            <w:pStyle w:val="Title"/>
          </w:pPr>
          <w:r>
            <w:t xml:space="preserve">DCP </w:t>
          </w:r>
          <w:r w:rsidR="006D4EEB">
            <w:t>3</w:t>
          </w:r>
          <w:r w:rsidR="00723F73">
            <w:t>83</w:t>
          </w:r>
          <w:r w:rsidR="006D4EEB">
            <w:t xml:space="preserve">: </w:t>
          </w:r>
          <w:r w:rsidR="00723F73" w:rsidRPr="00FB3554">
            <w:rPr>
              <w:rFonts w:cs="Times New Roman"/>
            </w:rPr>
            <w:t>Provision for Distributors to Move Meters for Service Alterations</w:t>
          </w:r>
        </w:p>
        <w:p w14:paraId="7C1A6DA2" w14:textId="0BAF20CF" w:rsidR="00A828F0" w:rsidRDefault="00251AF3" w:rsidP="00A828F0">
          <w:pPr>
            <w:pStyle w:val="BodyTextNoSpacing"/>
          </w:pPr>
          <w:r>
            <w:t xml:space="preserve">To: </w:t>
          </w:r>
          <w:r w:rsidR="00723F73">
            <w:t>George Dawson</w:t>
          </w:r>
        </w:p>
        <w:p w14:paraId="1CECEAC5" w14:textId="77777777" w:rsidR="00A828F0" w:rsidRDefault="00A828F0" w:rsidP="00A828F0">
          <w:pPr>
            <w:pStyle w:val="BodyTextNoSpacing"/>
          </w:pPr>
          <w:r>
            <w:t xml:space="preserve">Email: </w:t>
          </w:r>
          <w:hyperlink r:id="rId8" w:history="1">
            <w:r>
              <w:rPr>
                <w:rStyle w:val="Hyperlink"/>
              </w:rPr>
              <w:t>DCUSA@electralink.co.uk</w:t>
            </w:r>
          </w:hyperlink>
        </w:p>
        <w:p w14:paraId="47F7586A" w14:textId="41A1D4C1" w:rsidR="00223DF1" w:rsidRDefault="00251AF3" w:rsidP="00A828F0">
          <w:pPr>
            <w:pStyle w:val="BodyText"/>
          </w:pPr>
          <w:r>
            <w:t>Response Deadline:</w:t>
          </w:r>
          <w:r w:rsidR="00F66667">
            <w:t xml:space="preserve"> </w:t>
          </w:r>
          <w:r w:rsidR="00723F73">
            <w:t>20 July</w:t>
          </w:r>
          <w:r w:rsidR="00F66667">
            <w:t xml:space="preserve"> 202</w:t>
          </w:r>
          <w:r w:rsidR="00723F73">
            <w:t>1</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1F0DCA60" w14:textId="77777777" w:rsidTr="00EE2CEA">
            <w:tc>
              <w:tcPr>
                <w:tcW w:w="2268" w:type="dxa"/>
              </w:tcPr>
              <w:p w14:paraId="7707B3F8" w14:textId="77777777" w:rsidR="00A828F0" w:rsidRDefault="00A828F0" w:rsidP="00A828F0">
                <w:pPr>
                  <w:pStyle w:val="BodyTextNoSpacing"/>
                </w:pPr>
                <w:r>
                  <w:t>Name:</w:t>
                </w:r>
              </w:p>
            </w:tc>
            <w:sdt>
              <w:sdtPr>
                <w:alias w:val="Name"/>
                <w:tag w:val="name"/>
                <w:id w:val="-791902344"/>
                <w:placeholder>
                  <w:docPart w:val="8274274986B44ACDB7F35C7F1B9B1369"/>
                </w:placeholder>
                <w:showingPlcHdr/>
                <w:text/>
              </w:sdtPr>
              <w:sdtEndPr/>
              <w:sdtContent>
                <w:tc>
                  <w:tcPr>
                    <w:tcW w:w="6761" w:type="dxa"/>
                  </w:tcPr>
                  <w:p w14:paraId="7D902CA6" w14:textId="77777777" w:rsidR="00A828F0" w:rsidRDefault="00A828F0" w:rsidP="00A828F0">
                    <w:pPr>
                      <w:pStyle w:val="BodyTextNoSpacing"/>
                    </w:pPr>
                    <w:r w:rsidRPr="005D19FB">
                      <w:rPr>
                        <w:rStyle w:val="PlaceholderText"/>
                      </w:rPr>
                      <w:t>Click here to enter text.</w:t>
                    </w:r>
                  </w:p>
                </w:tc>
              </w:sdtContent>
            </w:sdt>
          </w:tr>
          <w:tr w:rsidR="00A828F0" w14:paraId="6D00B2F5" w14:textId="77777777" w:rsidTr="00EE2CEA">
            <w:tc>
              <w:tcPr>
                <w:tcW w:w="2268" w:type="dxa"/>
              </w:tcPr>
              <w:p w14:paraId="6F199845" w14:textId="77777777" w:rsidR="00A828F0" w:rsidRDefault="00A828F0" w:rsidP="00A828F0">
                <w:pPr>
                  <w:pStyle w:val="BodyTextNoSpacing"/>
                </w:pPr>
                <w:r>
                  <w:t>Organisation:</w:t>
                </w:r>
              </w:p>
            </w:tc>
            <w:sdt>
              <w:sdtPr>
                <w:alias w:val="Organisation"/>
                <w:tag w:val="organisation"/>
                <w:id w:val="1705980625"/>
                <w:placeholder>
                  <w:docPart w:val="8274274986B44ACDB7F35C7F1B9B1369"/>
                </w:placeholder>
                <w:showingPlcHdr/>
                <w:text/>
              </w:sdtPr>
              <w:sdtEndPr/>
              <w:sdtContent>
                <w:tc>
                  <w:tcPr>
                    <w:tcW w:w="6761" w:type="dxa"/>
                  </w:tcPr>
                  <w:p w14:paraId="43F36F46" w14:textId="77777777" w:rsidR="00A828F0" w:rsidRDefault="00A828F0" w:rsidP="00A828F0">
                    <w:pPr>
                      <w:pStyle w:val="BodyTextNoSpacing"/>
                    </w:pPr>
                    <w:r w:rsidRPr="005D19FB">
                      <w:rPr>
                        <w:rStyle w:val="PlaceholderText"/>
                      </w:rPr>
                      <w:t>Click here to enter text.</w:t>
                    </w:r>
                  </w:p>
                </w:tc>
              </w:sdtContent>
            </w:sdt>
          </w:tr>
          <w:tr w:rsidR="00A828F0" w14:paraId="0DAF8E37" w14:textId="77777777" w:rsidTr="00EE2CEA">
            <w:tc>
              <w:tcPr>
                <w:tcW w:w="2268" w:type="dxa"/>
              </w:tcPr>
              <w:p w14:paraId="4EDE5BBC" w14:textId="77777777" w:rsidR="00A828F0" w:rsidRDefault="00A828F0" w:rsidP="00A828F0">
                <w:pPr>
                  <w:pStyle w:val="BodyTextNoSpacing"/>
                </w:pPr>
                <w:r>
                  <w:t>Role:</w:t>
                </w:r>
              </w:p>
            </w:tc>
            <w:sdt>
              <w:sdtPr>
                <w:alias w:val="Role"/>
                <w:tag w:val="role"/>
                <w:id w:val="91292745"/>
                <w:placeholder>
                  <w:docPart w:val="C26152E80101444886A40483CDBAF330"/>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43722984" w14:textId="77777777" w:rsidR="00A828F0" w:rsidRDefault="00A828F0" w:rsidP="00A828F0">
                    <w:pPr>
                      <w:pStyle w:val="BodyTextNoSpacing"/>
                    </w:pPr>
                    <w:r w:rsidRPr="005D19FB">
                      <w:rPr>
                        <w:rStyle w:val="PlaceholderText"/>
                      </w:rPr>
                      <w:t>Choose an item.</w:t>
                    </w:r>
                  </w:p>
                </w:tc>
              </w:sdtContent>
            </w:sdt>
          </w:tr>
          <w:tr w:rsidR="00A828F0" w14:paraId="1FBD79A4" w14:textId="77777777" w:rsidTr="00EE2CEA">
            <w:tc>
              <w:tcPr>
                <w:tcW w:w="2268" w:type="dxa"/>
              </w:tcPr>
              <w:p w14:paraId="22EF7E9E" w14:textId="77777777" w:rsidR="00A828F0" w:rsidRDefault="00A828F0" w:rsidP="00A828F0">
                <w:pPr>
                  <w:pStyle w:val="BodyTextNoSpacing"/>
                </w:pPr>
                <w:r>
                  <w:t>Email address:</w:t>
                </w:r>
              </w:p>
            </w:tc>
            <w:sdt>
              <w:sdtPr>
                <w:alias w:val="Email address"/>
                <w:tag w:val="email_address"/>
                <w:id w:val="1342744291"/>
                <w:placeholder>
                  <w:docPart w:val="8274274986B44ACDB7F35C7F1B9B1369"/>
                </w:placeholder>
                <w:showingPlcHdr/>
                <w:text/>
              </w:sdtPr>
              <w:sdtEndPr/>
              <w:sdtContent>
                <w:tc>
                  <w:tcPr>
                    <w:tcW w:w="6761" w:type="dxa"/>
                  </w:tcPr>
                  <w:p w14:paraId="58D9346F" w14:textId="77777777" w:rsidR="00A828F0" w:rsidRDefault="007361B2" w:rsidP="00A828F0">
                    <w:pPr>
                      <w:pStyle w:val="BodyTextNoSpacing"/>
                    </w:pPr>
                    <w:r w:rsidRPr="005D19FB">
                      <w:rPr>
                        <w:rStyle w:val="PlaceholderText"/>
                      </w:rPr>
                      <w:t>Click here to enter text.</w:t>
                    </w:r>
                  </w:p>
                </w:tc>
              </w:sdtContent>
            </w:sdt>
          </w:tr>
          <w:tr w:rsidR="00A828F0" w14:paraId="03F9715D" w14:textId="77777777" w:rsidTr="00EE2CEA">
            <w:tc>
              <w:tcPr>
                <w:tcW w:w="2268" w:type="dxa"/>
              </w:tcPr>
              <w:p w14:paraId="42F050F6" w14:textId="77777777" w:rsidR="00A828F0" w:rsidRDefault="00A828F0" w:rsidP="00A828F0">
                <w:pPr>
                  <w:pStyle w:val="BodyTextNoSpacing"/>
                </w:pPr>
                <w:r>
                  <w:t>Phone number:</w:t>
                </w:r>
              </w:p>
            </w:tc>
            <w:sdt>
              <w:sdtPr>
                <w:alias w:val="Phone Number"/>
                <w:tag w:val="phone_number"/>
                <w:id w:val="-1553148916"/>
                <w:placeholder>
                  <w:docPart w:val="8274274986B44ACDB7F35C7F1B9B1369"/>
                </w:placeholder>
                <w:showingPlcHdr/>
                <w:text/>
              </w:sdtPr>
              <w:sdtEndPr/>
              <w:sdtContent>
                <w:tc>
                  <w:tcPr>
                    <w:tcW w:w="6761" w:type="dxa"/>
                  </w:tcPr>
                  <w:p w14:paraId="185EB2AE" w14:textId="77777777" w:rsidR="00A828F0" w:rsidRDefault="007361B2" w:rsidP="00A828F0">
                    <w:pPr>
                      <w:pStyle w:val="BodyTextNoSpacing"/>
                    </w:pPr>
                    <w:r w:rsidRPr="005D19FB">
                      <w:rPr>
                        <w:rStyle w:val="PlaceholderText"/>
                      </w:rPr>
                      <w:t>Click here to enter text.</w:t>
                    </w:r>
                  </w:p>
                </w:tc>
              </w:sdtContent>
            </w:sdt>
          </w:tr>
          <w:tr w:rsidR="00963A66" w14:paraId="08D4C0DE" w14:textId="77777777" w:rsidTr="00EE2CEA">
            <w:tc>
              <w:tcPr>
                <w:tcW w:w="2268" w:type="dxa"/>
              </w:tcPr>
              <w:p w14:paraId="137EC073"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C26152E80101444886A40483CDBAF330"/>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00A9B015" w14:textId="77777777" w:rsidR="00963A66" w:rsidRDefault="00963A66" w:rsidP="00A828F0">
                    <w:pPr>
                      <w:pStyle w:val="BodyTextNoSpacing"/>
                    </w:pPr>
                    <w:r w:rsidRPr="005D19FB">
                      <w:rPr>
                        <w:rStyle w:val="PlaceholderText"/>
                      </w:rPr>
                      <w:t>Choose an item.</w:t>
                    </w:r>
                  </w:p>
                </w:tc>
              </w:sdtContent>
            </w:sdt>
          </w:tr>
        </w:tbl>
        <w:p w14:paraId="64F7B0B5" w14:textId="77777777" w:rsidR="00A828F0" w:rsidRDefault="00A828F0" w:rsidP="00B7248F"/>
        <w:tbl>
          <w:tblPr>
            <w:tblStyle w:val="ElectralinkResponseTable"/>
            <w:tblW w:w="9070" w:type="dxa"/>
            <w:tblLayout w:type="fixed"/>
            <w:tblLook w:val="04A0" w:firstRow="1" w:lastRow="0" w:firstColumn="1" w:lastColumn="0" w:noHBand="0" w:noVBand="1"/>
          </w:tblPr>
          <w:tblGrid>
            <w:gridCol w:w="9070"/>
          </w:tblGrid>
          <w:tr w:rsidR="00B7248F" w14:paraId="5BA20702" w14:textId="77777777" w:rsidTr="00B7248F">
            <w:trPr>
              <w:cnfStyle w:val="100000000000" w:firstRow="1" w:lastRow="0" w:firstColumn="0" w:lastColumn="0" w:oddVBand="0" w:evenVBand="0" w:oddHBand="0" w:evenHBand="0" w:firstRowFirstColumn="0" w:firstRowLastColumn="0" w:lastRowFirstColumn="0" w:lastRowLastColumn="0"/>
            </w:trPr>
            <w:tc>
              <w:tcPr>
                <w:tcW w:w="9287" w:type="dxa"/>
              </w:tcPr>
              <w:p w14:paraId="0D42ED9B" w14:textId="153A9176" w:rsidR="00F66667" w:rsidRPr="00F66667" w:rsidRDefault="00723F73" w:rsidP="00723F73">
                <w:pPr>
                  <w:pStyle w:val="Question"/>
                </w:pPr>
                <w:r w:rsidRPr="00CF49F4">
                  <w:rPr>
                    <w:rFonts w:cs="Arial"/>
                    <w:bCs/>
                  </w:rPr>
                  <w:t>Do you understand the intent of the CP?</w:t>
                </w:r>
              </w:p>
            </w:tc>
          </w:tr>
          <w:tr w:rsidR="00B7248F" w14:paraId="2ED8835D" w14:textId="77777777" w:rsidTr="00B7248F">
            <w:sdt>
              <w:sdtPr>
                <w:tag w:val="dcusa_response1"/>
                <w:id w:val="-1356882198"/>
                <w:placeholder>
                  <w:docPart w:val="DefaultPlaceholder_-1854013440"/>
                </w:placeholder>
                <w:showingPlcHdr/>
              </w:sdtPr>
              <w:sdtEndPr/>
              <w:sdtContent>
                <w:tc>
                  <w:tcPr>
                    <w:tcW w:w="9287" w:type="dxa"/>
                  </w:tcPr>
                  <w:p w14:paraId="71F3BE4D" w14:textId="77777777" w:rsidR="00B7248F" w:rsidRDefault="00B7248F" w:rsidP="00B7248F">
                    <w:pPr>
                      <w:pStyle w:val="BodyText"/>
                    </w:pPr>
                    <w:r w:rsidRPr="008316DD">
                      <w:rPr>
                        <w:rStyle w:val="PlaceholderText"/>
                      </w:rPr>
                      <w:t>Click or tap here to enter text.</w:t>
                    </w:r>
                  </w:p>
                </w:tc>
              </w:sdtContent>
            </w:sdt>
          </w:tr>
        </w:tbl>
        <w:p w14:paraId="43345622" w14:textId="77777777" w:rsidR="00B7248F" w:rsidRDefault="00B7248F" w:rsidP="00B7248F"/>
        <w:tbl>
          <w:tblPr>
            <w:tblStyle w:val="ElectralinkResponseTable"/>
            <w:tblW w:w="9070" w:type="dxa"/>
            <w:tblLayout w:type="fixed"/>
            <w:tblLook w:val="04A0" w:firstRow="1" w:lastRow="0" w:firstColumn="1" w:lastColumn="0" w:noHBand="0" w:noVBand="1"/>
          </w:tblPr>
          <w:tblGrid>
            <w:gridCol w:w="9070"/>
          </w:tblGrid>
          <w:tr w:rsidR="00B7248F" w14:paraId="2E28A1CF" w14:textId="77777777" w:rsidTr="00B7248F">
            <w:trPr>
              <w:cnfStyle w:val="100000000000" w:firstRow="1" w:lastRow="0" w:firstColumn="0" w:lastColumn="0" w:oddVBand="0" w:evenVBand="0" w:oddHBand="0" w:evenHBand="0" w:firstRowFirstColumn="0" w:firstRowLastColumn="0" w:lastRowFirstColumn="0" w:lastRowLastColumn="0"/>
            </w:trPr>
            <w:tc>
              <w:tcPr>
                <w:tcW w:w="9287" w:type="dxa"/>
              </w:tcPr>
              <w:p w14:paraId="49D93DE7" w14:textId="4B08928C" w:rsidR="00B7248F" w:rsidRDefault="00723F73" w:rsidP="00B7248F">
                <w:pPr>
                  <w:pStyle w:val="Question"/>
                </w:pPr>
                <w:r w:rsidRPr="00723F73">
                  <w:t>Are you supportive of the principles of the CP?</w:t>
                </w:r>
              </w:p>
            </w:tc>
          </w:tr>
          <w:tr w:rsidR="00B7248F" w14:paraId="5501C9AA" w14:textId="77777777" w:rsidTr="00B7248F">
            <w:sdt>
              <w:sdtPr>
                <w:tag w:val="dcusa_response2"/>
                <w:id w:val="-1665931728"/>
                <w:placeholder>
                  <w:docPart w:val="DefaultPlaceholder_-1854013440"/>
                </w:placeholder>
                <w:showingPlcHdr/>
              </w:sdtPr>
              <w:sdtEndPr/>
              <w:sdtContent>
                <w:tc>
                  <w:tcPr>
                    <w:tcW w:w="9287" w:type="dxa"/>
                  </w:tcPr>
                  <w:p w14:paraId="67D44256" w14:textId="77777777" w:rsidR="00B7248F" w:rsidRDefault="00B7248F" w:rsidP="00B7248F">
                    <w:pPr>
                      <w:pStyle w:val="BodyText"/>
                    </w:pPr>
                    <w:r w:rsidRPr="008316DD">
                      <w:rPr>
                        <w:rStyle w:val="PlaceholderText"/>
                      </w:rPr>
                      <w:t>Click or tap here to enter text.</w:t>
                    </w:r>
                  </w:p>
                </w:tc>
              </w:sdtContent>
            </w:sdt>
          </w:tr>
        </w:tbl>
        <w:p w14:paraId="40A2523A" w14:textId="77777777" w:rsidR="00B7248F" w:rsidRDefault="00B7248F" w:rsidP="00B7248F"/>
        <w:tbl>
          <w:tblPr>
            <w:tblStyle w:val="ElectralinkResponseTable"/>
            <w:tblW w:w="9070" w:type="dxa"/>
            <w:tblLayout w:type="fixed"/>
            <w:tblLook w:val="04A0" w:firstRow="1" w:lastRow="0" w:firstColumn="1" w:lastColumn="0" w:noHBand="0" w:noVBand="1"/>
          </w:tblPr>
          <w:tblGrid>
            <w:gridCol w:w="9070"/>
          </w:tblGrid>
          <w:tr w:rsidR="00B7248F" w14:paraId="6A7AE94B" w14:textId="77777777" w:rsidTr="00B7248F">
            <w:trPr>
              <w:cnfStyle w:val="100000000000" w:firstRow="1" w:lastRow="0" w:firstColumn="0" w:lastColumn="0" w:oddVBand="0" w:evenVBand="0" w:oddHBand="0" w:evenHBand="0" w:firstRowFirstColumn="0" w:firstRowLastColumn="0" w:lastRowFirstColumn="0" w:lastRowLastColumn="0"/>
            </w:trPr>
            <w:tc>
              <w:tcPr>
                <w:tcW w:w="9287" w:type="dxa"/>
              </w:tcPr>
              <w:p w14:paraId="2E39623F" w14:textId="5E4772D4" w:rsidR="00B7248F" w:rsidRDefault="00723F73" w:rsidP="00B7248F">
                <w:pPr>
                  <w:pStyle w:val="Question"/>
                </w:pPr>
                <w:r w:rsidRPr="00141494">
                  <w:rPr>
                    <w:rFonts w:cs="Arial"/>
                    <w:bCs/>
                  </w:rPr>
                  <w:t>Do you agree with the Working Group analysis on what meters should be in and out of scope for this CP? If not, please provide your reasons.</w:t>
                </w:r>
              </w:p>
            </w:tc>
          </w:tr>
          <w:tr w:rsidR="00B7248F" w14:paraId="3ABCB03E" w14:textId="77777777" w:rsidTr="00B7248F">
            <w:sdt>
              <w:sdtPr>
                <w:tag w:val="dcusa_response3"/>
                <w:id w:val="-999657597"/>
                <w:placeholder>
                  <w:docPart w:val="DefaultPlaceholder_-1854013440"/>
                </w:placeholder>
                <w:showingPlcHdr/>
              </w:sdtPr>
              <w:sdtEndPr/>
              <w:sdtContent>
                <w:tc>
                  <w:tcPr>
                    <w:tcW w:w="9287" w:type="dxa"/>
                  </w:tcPr>
                  <w:p w14:paraId="0854DD5B" w14:textId="77777777" w:rsidR="00B7248F" w:rsidRDefault="00B7248F" w:rsidP="00B7248F">
                    <w:pPr>
                      <w:pStyle w:val="BodyText"/>
                    </w:pPr>
                    <w:r w:rsidRPr="008316DD">
                      <w:rPr>
                        <w:rStyle w:val="PlaceholderText"/>
                      </w:rPr>
                      <w:t>Click or tap here to enter text.</w:t>
                    </w:r>
                  </w:p>
                </w:tc>
              </w:sdtContent>
            </w:sdt>
          </w:tr>
        </w:tbl>
        <w:p w14:paraId="73C21F99" w14:textId="77777777" w:rsidR="00B7248F" w:rsidRDefault="00B7248F" w:rsidP="00B7248F"/>
        <w:tbl>
          <w:tblPr>
            <w:tblStyle w:val="ElectralinkResponseTable"/>
            <w:tblW w:w="9070" w:type="dxa"/>
            <w:tblLayout w:type="fixed"/>
            <w:tblLook w:val="04A0" w:firstRow="1" w:lastRow="0" w:firstColumn="1" w:lastColumn="0" w:noHBand="0" w:noVBand="1"/>
          </w:tblPr>
          <w:tblGrid>
            <w:gridCol w:w="9070"/>
          </w:tblGrid>
          <w:tr w:rsidR="00B7248F" w14:paraId="21E43E7F" w14:textId="77777777" w:rsidTr="00B7248F">
            <w:trPr>
              <w:cnfStyle w:val="100000000000" w:firstRow="1" w:lastRow="0" w:firstColumn="0" w:lastColumn="0" w:oddVBand="0" w:evenVBand="0" w:oddHBand="0" w:evenHBand="0" w:firstRowFirstColumn="0" w:firstRowLastColumn="0" w:lastRowFirstColumn="0" w:lastRowLastColumn="0"/>
            </w:trPr>
            <w:tc>
              <w:tcPr>
                <w:tcW w:w="9287" w:type="dxa"/>
              </w:tcPr>
              <w:p w14:paraId="7943320E" w14:textId="772BB101" w:rsidR="00B7248F" w:rsidRDefault="00723F73" w:rsidP="00B7248F">
                <w:pPr>
                  <w:pStyle w:val="Question"/>
                </w:pPr>
                <w:r w:rsidRPr="00C7312B">
                  <w:rPr>
                    <w:rFonts w:cs="Arial"/>
                    <w:bCs/>
                  </w:rPr>
                  <w:t>Do you believe that the front end and the delivery process outlined in the diagrams in Sections 4.1</w:t>
                </w:r>
                <w:r>
                  <w:rPr>
                    <w:rFonts w:cs="Arial"/>
                    <w:bCs/>
                  </w:rPr>
                  <w:t>4</w:t>
                </w:r>
                <w:r w:rsidRPr="00C7312B">
                  <w:rPr>
                    <w:rFonts w:cs="Arial"/>
                    <w:bCs/>
                  </w:rPr>
                  <w:t xml:space="preserve"> and 4.1</w:t>
                </w:r>
                <w:r>
                  <w:rPr>
                    <w:rFonts w:cs="Arial"/>
                    <w:bCs/>
                  </w:rPr>
                  <w:t>5</w:t>
                </w:r>
                <w:r w:rsidRPr="00C7312B">
                  <w:rPr>
                    <w:rFonts w:cs="Arial"/>
                    <w:bCs/>
                  </w:rPr>
                  <w:t xml:space="preserve"> adequately supports the moving of a meter within a service alteration?</w:t>
                </w:r>
              </w:p>
            </w:tc>
          </w:tr>
          <w:tr w:rsidR="00B7248F" w14:paraId="0C596AD9" w14:textId="77777777" w:rsidTr="00B7248F">
            <w:sdt>
              <w:sdtPr>
                <w:tag w:val="dcusa_response4"/>
                <w:id w:val="1435406148"/>
                <w:placeholder>
                  <w:docPart w:val="DefaultPlaceholder_-1854013440"/>
                </w:placeholder>
                <w:showingPlcHdr/>
              </w:sdtPr>
              <w:sdtEndPr/>
              <w:sdtContent>
                <w:tc>
                  <w:tcPr>
                    <w:tcW w:w="9287" w:type="dxa"/>
                  </w:tcPr>
                  <w:p w14:paraId="4C3E47E8" w14:textId="77777777" w:rsidR="00B7248F" w:rsidRDefault="00B7248F" w:rsidP="00B7248F">
                    <w:pPr>
                      <w:pStyle w:val="BodyText"/>
                    </w:pPr>
                    <w:r w:rsidRPr="008316DD">
                      <w:rPr>
                        <w:rStyle w:val="PlaceholderText"/>
                      </w:rPr>
                      <w:t>Click or tap here to enter text.</w:t>
                    </w:r>
                  </w:p>
                </w:tc>
              </w:sdtContent>
            </w:sdt>
          </w:tr>
        </w:tbl>
        <w:p w14:paraId="5D64B8F5" w14:textId="77777777" w:rsidR="00B7248F" w:rsidRDefault="00B7248F" w:rsidP="00B7248F"/>
        <w:p w14:paraId="543629B7" w14:textId="77E68DE6" w:rsidR="00B7248F" w:rsidRDefault="00B7248F" w:rsidP="00B7248F"/>
        <w:tbl>
          <w:tblPr>
            <w:tblStyle w:val="ElectralinkResponseTable"/>
            <w:tblW w:w="9070" w:type="dxa"/>
            <w:tblLayout w:type="fixed"/>
            <w:tblLook w:val="04A0" w:firstRow="1" w:lastRow="0" w:firstColumn="1" w:lastColumn="0" w:noHBand="0" w:noVBand="1"/>
          </w:tblPr>
          <w:tblGrid>
            <w:gridCol w:w="9070"/>
          </w:tblGrid>
          <w:tr w:rsidR="00723F73" w14:paraId="21218287"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09D08F98" w14:textId="38A12436" w:rsidR="00723F73" w:rsidRDefault="00723F73" w:rsidP="00C53199">
                <w:pPr>
                  <w:pStyle w:val="Question"/>
                </w:pPr>
                <w:r w:rsidRPr="000A0C8F">
                  <w:rPr>
                    <w:rFonts w:cs="Arial"/>
                    <w:bCs/>
                  </w:rPr>
                  <w:t>Do you agree that the liability is adequately covered with the addition of the new Clause detailed in Section 4.18?</w:t>
                </w:r>
              </w:p>
            </w:tc>
          </w:tr>
          <w:tr w:rsidR="00723F73" w14:paraId="1955153D" w14:textId="77777777" w:rsidTr="00C53199">
            <w:sdt>
              <w:sdtPr>
                <w:tag w:val="dcusa_response4"/>
                <w:id w:val="677769313"/>
                <w:placeholder>
                  <w:docPart w:val="1C8D6CE9502647D683356AF13964BFDC"/>
                </w:placeholder>
                <w:showingPlcHdr/>
              </w:sdtPr>
              <w:sdtEndPr/>
              <w:sdtContent>
                <w:tc>
                  <w:tcPr>
                    <w:tcW w:w="9287" w:type="dxa"/>
                  </w:tcPr>
                  <w:p w14:paraId="1D993363" w14:textId="77777777" w:rsidR="00723F73" w:rsidRDefault="00723F73" w:rsidP="00C53199">
                    <w:pPr>
                      <w:pStyle w:val="BodyText"/>
                    </w:pPr>
                    <w:r w:rsidRPr="008316DD">
                      <w:rPr>
                        <w:rStyle w:val="PlaceholderText"/>
                      </w:rPr>
                      <w:t>Click or tap here to enter text.</w:t>
                    </w:r>
                  </w:p>
                </w:tc>
              </w:sdtContent>
            </w:sdt>
          </w:tr>
        </w:tbl>
        <w:p w14:paraId="62DEB0D5" w14:textId="68522975" w:rsidR="00723F73" w:rsidRDefault="00723F73" w:rsidP="00B7248F"/>
        <w:p w14:paraId="330D526F" w14:textId="21203981"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4ACD96B3"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11FA4FA1" w14:textId="0111C323" w:rsidR="00723F73" w:rsidRDefault="00723F73" w:rsidP="00C53199">
                <w:pPr>
                  <w:pStyle w:val="Question"/>
                </w:pPr>
                <w:r w:rsidRPr="001506B2">
                  <w:rPr>
                    <w:rFonts w:cs="Arial"/>
                    <w:bCs/>
                  </w:rPr>
                  <w:t>Are there any other concerns in relation to moving a PPM?</w:t>
                </w:r>
              </w:p>
            </w:tc>
          </w:tr>
          <w:tr w:rsidR="00723F73" w14:paraId="48E3BCD9" w14:textId="77777777" w:rsidTr="00C53199">
            <w:sdt>
              <w:sdtPr>
                <w:tag w:val="dcusa_response4"/>
                <w:id w:val="363176888"/>
                <w:placeholder>
                  <w:docPart w:val="393C81054010440F8E4CFE7AFCE61E1E"/>
                </w:placeholder>
                <w:showingPlcHdr/>
              </w:sdtPr>
              <w:sdtEndPr/>
              <w:sdtContent>
                <w:tc>
                  <w:tcPr>
                    <w:tcW w:w="9287" w:type="dxa"/>
                  </w:tcPr>
                  <w:p w14:paraId="4C1B283E" w14:textId="77777777" w:rsidR="00723F73" w:rsidRDefault="00723F73" w:rsidP="00C53199">
                    <w:pPr>
                      <w:pStyle w:val="BodyText"/>
                    </w:pPr>
                    <w:r w:rsidRPr="008316DD">
                      <w:rPr>
                        <w:rStyle w:val="PlaceholderText"/>
                      </w:rPr>
                      <w:t>Click or tap here to enter text.</w:t>
                    </w:r>
                  </w:p>
                </w:tc>
              </w:sdtContent>
            </w:sdt>
          </w:tr>
        </w:tbl>
        <w:p w14:paraId="6C4AC0C9" w14:textId="34408F4F" w:rsidR="00723F73" w:rsidRDefault="00723F73" w:rsidP="00B7248F"/>
        <w:p w14:paraId="2BC69F1E" w14:textId="7DD31E6E"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6E9B7803"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23221C11" w14:textId="559624BB" w:rsidR="00723F73" w:rsidRDefault="00723F73" w:rsidP="00C53199">
                <w:pPr>
                  <w:pStyle w:val="Question"/>
                </w:pPr>
                <w:r w:rsidRPr="00202531">
                  <w:rPr>
                    <w:rFonts w:cs="Arial"/>
                    <w:bCs/>
                  </w:rPr>
                  <w:t>Do you believe the surveyor proposals detailed in Section 4.21-4.22 would adequately reduce the current post service alteration communication risks? If not, what else would reasonable be appropriate at the surveyor stage?</w:t>
                </w:r>
              </w:p>
            </w:tc>
          </w:tr>
          <w:tr w:rsidR="00723F73" w14:paraId="14519E08" w14:textId="77777777" w:rsidTr="00C53199">
            <w:sdt>
              <w:sdtPr>
                <w:tag w:val="dcusa_response4"/>
                <w:id w:val="-1041051392"/>
                <w:placeholder>
                  <w:docPart w:val="53DA35286F434B54B8A60C232C817DAE"/>
                </w:placeholder>
                <w:showingPlcHdr/>
              </w:sdtPr>
              <w:sdtEndPr/>
              <w:sdtContent>
                <w:tc>
                  <w:tcPr>
                    <w:tcW w:w="9287" w:type="dxa"/>
                  </w:tcPr>
                  <w:p w14:paraId="5D580200" w14:textId="77777777" w:rsidR="00723F73" w:rsidRDefault="00723F73" w:rsidP="00C53199">
                    <w:pPr>
                      <w:pStyle w:val="BodyText"/>
                    </w:pPr>
                    <w:r w:rsidRPr="008316DD">
                      <w:rPr>
                        <w:rStyle w:val="PlaceholderText"/>
                      </w:rPr>
                      <w:t>Click or tap here to enter text.</w:t>
                    </w:r>
                  </w:p>
                </w:tc>
              </w:sdtContent>
            </w:sdt>
          </w:tr>
        </w:tbl>
        <w:p w14:paraId="27436EAE" w14:textId="75A23D3F" w:rsidR="00723F73" w:rsidRDefault="00723F73" w:rsidP="00B7248F"/>
        <w:p w14:paraId="6C148495" w14:textId="6A2F3B24"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635C0F66"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78E0CE6C" w14:textId="79A73626" w:rsidR="00723F73" w:rsidRDefault="00723F73" w:rsidP="00C53199">
                <w:pPr>
                  <w:pStyle w:val="Question"/>
                </w:pPr>
                <w:r w:rsidRPr="0016470D">
                  <w:rPr>
                    <w:rFonts w:cs="Arial"/>
                    <w:bCs/>
                  </w:rPr>
                  <w:t>Do you believe the jointer pre and post smart meter connectivity checks detailed in Section 4.23-4.24 are adequate? If not, what else would reasonable be appropriate at the jointer stage?</w:t>
                </w:r>
              </w:p>
            </w:tc>
          </w:tr>
          <w:tr w:rsidR="00723F73" w14:paraId="523D8545" w14:textId="77777777" w:rsidTr="00C53199">
            <w:sdt>
              <w:sdtPr>
                <w:tag w:val="dcusa_response4"/>
                <w:id w:val="-625001740"/>
                <w:placeholder>
                  <w:docPart w:val="747CF4F341834710B5593230BDE3BF70"/>
                </w:placeholder>
                <w:showingPlcHdr/>
              </w:sdtPr>
              <w:sdtEndPr/>
              <w:sdtContent>
                <w:tc>
                  <w:tcPr>
                    <w:tcW w:w="9287" w:type="dxa"/>
                  </w:tcPr>
                  <w:p w14:paraId="5DC7BA28" w14:textId="77777777" w:rsidR="00723F73" w:rsidRDefault="00723F73" w:rsidP="00C53199">
                    <w:pPr>
                      <w:pStyle w:val="BodyText"/>
                    </w:pPr>
                    <w:r w:rsidRPr="008316DD">
                      <w:rPr>
                        <w:rStyle w:val="PlaceholderText"/>
                      </w:rPr>
                      <w:t>Click or tap here to enter text.</w:t>
                    </w:r>
                  </w:p>
                </w:tc>
              </w:sdtContent>
            </w:sdt>
          </w:tr>
        </w:tbl>
        <w:p w14:paraId="30FCCD63" w14:textId="2BB412F9" w:rsidR="00723F73" w:rsidRDefault="00723F73" w:rsidP="00B7248F"/>
        <w:p w14:paraId="3648B798" w14:textId="1EB81398"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6E7A4A55"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4C4E2F52" w14:textId="6CBF0233" w:rsidR="00723F73" w:rsidRDefault="00723F73" w:rsidP="00C53199">
                <w:pPr>
                  <w:pStyle w:val="Question"/>
                </w:pPr>
                <w:r w:rsidRPr="00486E47">
                  <w:t>Are there any other topics that should be included in the Surveyors, Jointers and operation auditors training that is not included in the list under Section 4.25 of this consultation?</w:t>
                </w:r>
              </w:p>
            </w:tc>
          </w:tr>
          <w:tr w:rsidR="00723F73" w14:paraId="7F94179A" w14:textId="77777777" w:rsidTr="00C53199">
            <w:sdt>
              <w:sdtPr>
                <w:tag w:val="dcusa_response4"/>
                <w:id w:val="-597013827"/>
                <w:placeholder>
                  <w:docPart w:val="73188457B8B947FB9CB107B7F5318656"/>
                </w:placeholder>
                <w:showingPlcHdr/>
              </w:sdtPr>
              <w:sdtEndPr/>
              <w:sdtContent>
                <w:tc>
                  <w:tcPr>
                    <w:tcW w:w="9287" w:type="dxa"/>
                  </w:tcPr>
                  <w:p w14:paraId="64828E25" w14:textId="77777777" w:rsidR="00723F73" w:rsidRDefault="00723F73" w:rsidP="00C53199">
                    <w:pPr>
                      <w:pStyle w:val="BodyText"/>
                    </w:pPr>
                    <w:r w:rsidRPr="008316DD">
                      <w:rPr>
                        <w:rStyle w:val="PlaceholderText"/>
                      </w:rPr>
                      <w:t>Click or tap here to enter text.</w:t>
                    </w:r>
                  </w:p>
                </w:tc>
              </w:sdtContent>
            </w:sdt>
          </w:tr>
        </w:tbl>
        <w:p w14:paraId="16D46BBD" w14:textId="780F86C0" w:rsidR="00723F73" w:rsidRDefault="00723F73" w:rsidP="00B7248F"/>
        <w:p w14:paraId="06B17ED2" w14:textId="625AF68F"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65E27178"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268F6355" w14:textId="2154CCCE" w:rsidR="00723F73" w:rsidRDefault="00723F73" w:rsidP="00C53199">
                <w:pPr>
                  <w:pStyle w:val="Question"/>
                </w:pPr>
                <w:r w:rsidRPr="00E771A0">
                  <w:t>Is this adjustment to current auditing arrangements considered adequate to manage any risks?</w:t>
                </w:r>
              </w:p>
            </w:tc>
          </w:tr>
          <w:tr w:rsidR="00723F73" w14:paraId="05ECB991" w14:textId="77777777" w:rsidTr="00C53199">
            <w:sdt>
              <w:sdtPr>
                <w:tag w:val="dcusa_response4"/>
                <w:id w:val="-182440726"/>
                <w:placeholder>
                  <w:docPart w:val="87BE379C035647688892FC61049482EC"/>
                </w:placeholder>
                <w:showingPlcHdr/>
              </w:sdtPr>
              <w:sdtEndPr/>
              <w:sdtContent>
                <w:tc>
                  <w:tcPr>
                    <w:tcW w:w="9287" w:type="dxa"/>
                  </w:tcPr>
                  <w:p w14:paraId="3B27EE46" w14:textId="77777777" w:rsidR="00723F73" w:rsidRDefault="00723F73" w:rsidP="00C53199">
                    <w:pPr>
                      <w:pStyle w:val="BodyText"/>
                    </w:pPr>
                    <w:r w:rsidRPr="008316DD">
                      <w:rPr>
                        <w:rStyle w:val="PlaceholderText"/>
                      </w:rPr>
                      <w:t>Click or tap here to enter text.</w:t>
                    </w:r>
                  </w:p>
                </w:tc>
              </w:sdtContent>
            </w:sdt>
          </w:tr>
        </w:tbl>
        <w:p w14:paraId="56B1B599" w14:textId="5542BB5C" w:rsidR="00723F73" w:rsidRDefault="00723F73" w:rsidP="00B7248F"/>
        <w:p w14:paraId="7C1AA849" w14:textId="25B6FFFE"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787521EC"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575F2757" w14:textId="12FD4499" w:rsidR="00723F73" w:rsidRDefault="00723F73" w:rsidP="00C53199">
                <w:pPr>
                  <w:pStyle w:val="Question"/>
                </w:pPr>
                <w:r w:rsidRPr="00144428">
                  <w:t>Does the approach described in Section 4.28 adequately support the Supplier smart meter programme?</w:t>
                </w:r>
              </w:p>
            </w:tc>
          </w:tr>
          <w:tr w:rsidR="00723F73" w14:paraId="55F89A1A" w14:textId="77777777" w:rsidTr="00C53199">
            <w:sdt>
              <w:sdtPr>
                <w:tag w:val="dcusa_response4"/>
                <w:id w:val="-5840149"/>
                <w:placeholder>
                  <w:docPart w:val="A32B73B5885846959D6EA9D067A62253"/>
                </w:placeholder>
                <w:showingPlcHdr/>
              </w:sdtPr>
              <w:sdtEndPr/>
              <w:sdtContent>
                <w:tc>
                  <w:tcPr>
                    <w:tcW w:w="9287" w:type="dxa"/>
                  </w:tcPr>
                  <w:p w14:paraId="40A35B76" w14:textId="77777777" w:rsidR="00723F73" w:rsidRDefault="00723F73" w:rsidP="00C53199">
                    <w:pPr>
                      <w:pStyle w:val="BodyText"/>
                    </w:pPr>
                    <w:r w:rsidRPr="008316DD">
                      <w:rPr>
                        <w:rStyle w:val="PlaceholderText"/>
                      </w:rPr>
                      <w:t>Click or tap here to enter text.</w:t>
                    </w:r>
                  </w:p>
                </w:tc>
              </w:sdtContent>
            </w:sdt>
          </w:tr>
        </w:tbl>
        <w:p w14:paraId="78877655" w14:textId="7BFDEE03" w:rsidR="00723F73" w:rsidRDefault="00723F73" w:rsidP="00B7248F"/>
        <w:p w14:paraId="57A0D788" w14:textId="507972B8"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0EA461C8"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4B36C159" w14:textId="45DE543B" w:rsidR="00723F73" w:rsidRDefault="00723F73" w:rsidP="00C53199">
                <w:pPr>
                  <w:pStyle w:val="Question"/>
                </w:pPr>
                <w:r w:rsidRPr="00D56E7E">
                  <w:t xml:space="preserve">Do you agree that the information proposed to be sent to the Supplier, pre and post meter move is sufficient? If not, what else should be provided?   </w:t>
                </w:r>
              </w:p>
            </w:tc>
          </w:tr>
          <w:tr w:rsidR="00723F73" w14:paraId="0746605B" w14:textId="77777777" w:rsidTr="00C53199">
            <w:sdt>
              <w:sdtPr>
                <w:tag w:val="dcusa_response4"/>
                <w:id w:val="-1130936766"/>
                <w:placeholder>
                  <w:docPart w:val="1B41EF68FB464F8CB05FC7027176B8F2"/>
                </w:placeholder>
                <w:showingPlcHdr/>
              </w:sdtPr>
              <w:sdtEndPr/>
              <w:sdtContent>
                <w:tc>
                  <w:tcPr>
                    <w:tcW w:w="9287" w:type="dxa"/>
                  </w:tcPr>
                  <w:p w14:paraId="5347DF17" w14:textId="77777777" w:rsidR="00723F73" w:rsidRDefault="00723F73" w:rsidP="00C53199">
                    <w:pPr>
                      <w:pStyle w:val="BodyText"/>
                    </w:pPr>
                    <w:r w:rsidRPr="008316DD">
                      <w:rPr>
                        <w:rStyle w:val="PlaceholderText"/>
                      </w:rPr>
                      <w:t>Click or tap here to enter text.</w:t>
                    </w:r>
                  </w:p>
                </w:tc>
              </w:sdtContent>
            </w:sdt>
          </w:tr>
        </w:tbl>
        <w:p w14:paraId="5E32CF6A" w14:textId="18934794" w:rsidR="00723F73" w:rsidRDefault="00723F73" w:rsidP="00B7248F"/>
        <w:p w14:paraId="652DA9C4" w14:textId="23D6BC77"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31D55D69"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0E176048" w14:textId="2CD66A3F" w:rsidR="00723F73" w:rsidRDefault="00723F73" w:rsidP="00C53199">
                <w:pPr>
                  <w:pStyle w:val="Question"/>
                </w:pPr>
                <w:r w:rsidRPr="00EC006B">
                  <w:t>Use of a data flow to pass on the relevant information to the Supplier will require an MRA change which cannot be progressed until at least September 2021.  Do you agree that as an interim solution, the Supplier should provide Distributors with contact information to submit the information?</w:t>
                </w:r>
              </w:p>
            </w:tc>
          </w:tr>
          <w:tr w:rsidR="00723F73" w14:paraId="37866D66" w14:textId="77777777" w:rsidTr="00C53199">
            <w:sdt>
              <w:sdtPr>
                <w:tag w:val="dcusa_response4"/>
                <w:id w:val="-506827299"/>
                <w:placeholder>
                  <w:docPart w:val="DB57FC49D70F4B10862CECC1D3E9DF14"/>
                </w:placeholder>
                <w:showingPlcHdr/>
              </w:sdtPr>
              <w:sdtEndPr/>
              <w:sdtContent>
                <w:tc>
                  <w:tcPr>
                    <w:tcW w:w="9287" w:type="dxa"/>
                  </w:tcPr>
                  <w:p w14:paraId="616D41E9" w14:textId="77777777" w:rsidR="00723F73" w:rsidRDefault="00723F73" w:rsidP="00C53199">
                    <w:pPr>
                      <w:pStyle w:val="BodyText"/>
                    </w:pPr>
                    <w:r w:rsidRPr="008316DD">
                      <w:rPr>
                        <w:rStyle w:val="PlaceholderText"/>
                      </w:rPr>
                      <w:t>Click or tap here to enter text.</w:t>
                    </w:r>
                  </w:p>
                </w:tc>
              </w:sdtContent>
            </w:sdt>
          </w:tr>
        </w:tbl>
        <w:p w14:paraId="0008E92A" w14:textId="2E76A5EA" w:rsidR="00723F73" w:rsidRDefault="00723F73" w:rsidP="00B7248F"/>
        <w:p w14:paraId="18C7D75B" w14:textId="459D6D43"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44D7C752"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225C2A84" w14:textId="0E25791B" w:rsidR="00723F73" w:rsidRDefault="00723F73" w:rsidP="00C53199">
                <w:pPr>
                  <w:pStyle w:val="Question"/>
                </w:pPr>
                <w:r w:rsidRPr="00837A00">
                  <w:t xml:space="preserve">Do you believe that this mitigation adequately covers the issues </w:t>
                </w:r>
                <w:proofErr w:type="gramStart"/>
                <w:r w:rsidRPr="00837A00">
                  <w:t>previously  highlighted</w:t>
                </w:r>
                <w:proofErr w:type="gramEnd"/>
                <w:r w:rsidRPr="00837A00">
                  <w:t xml:space="preserve"> by Ofgem?</w:t>
                </w:r>
              </w:p>
            </w:tc>
          </w:tr>
          <w:tr w:rsidR="00723F73" w14:paraId="017317D0" w14:textId="77777777" w:rsidTr="00C53199">
            <w:sdt>
              <w:sdtPr>
                <w:tag w:val="dcusa_response4"/>
                <w:id w:val="530378176"/>
                <w:placeholder>
                  <w:docPart w:val="89E175D479BC4BF3BB3ABBC2092981A2"/>
                </w:placeholder>
                <w:showingPlcHdr/>
              </w:sdtPr>
              <w:sdtEndPr/>
              <w:sdtContent>
                <w:tc>
                  <w:tcPr>
                    <w:tcW w:w="9287" w:type="dxa"/>
                  </w:tcPr>
                  <w:p w14:paraId="25066590" w14:textId="77777777" w:rsidR="00723F73" w:rsidRDefault="00723F73" w:rsidP="00C53199">
                    <w:pPr>
                      <w:pStyle w:val="BodyText"/>
                    </w:pPr>
                    <w:r w:rsidRPr="008316DD">
                      <w:rPr>
                        <w:rStyle w:val="PlaceholderText"/>
                      </w:rPr>
                      <w:t>Click or tap here to enter text.</w:t>
                    </w:r>
                  </w:p>
                </w:tc>
              </w:sdtContent>
            </w:sdt>
          </w:tr>
        </w:tbl>
        <w:p w14:paraId="43758DD0" w14:textId="774E22F0" w:rsidR="00723F73" w:rsidRDefault="00723F73" w:rsidP="00B7248F"/>
        <w:p w14:paraId="0B9F499A" w14:textId="78D74886"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764E7826"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2535A4D9" w14:textId="77777777" w:rsidR="00723F73" w:rsidRPr="00723F73" w:rsidRDefault="00723F73" w:rsidP="00723F73">
                <w:pPr>
                  <w:pStyle w:val="Question"/>
                  <w:rPr>
                    <w:rFonts w:cs="Arial"/>
                    <w:bCs/>
                  </w:rPr>
                </w:pPr>
                <w:r w:rsidRPr="00723F73">
                  <w:rPr>
                    <w:rFonts w:cs="Arial"/>
                    <w:bCs/>
                  </w:rPr>
                  <w:t xml:space="preserve">Do you consider that the proposal better facilitates the DCUSA General Objectives? </w:t>
                </w:r>
              </w:p>
              <w:p w14:paraId="483734A0" w14:textId="77777777" w:rsidR="00723F73" w:rsidRDefault="00723F73" w:rsidP="00723F73">
                <w:pPr>
                  <w:pStyle w:val="Question"/>
                  <w:numPr>
                    <w:ilvl w:val="0"/>
                    <w:numId w:val="0"/>
                  </w:numPr>
                  <w:ind w:left="567"/>
                  <w:rPr>
                    <w:rFonts w:cs="Arial"/>
                    <w:bCs/>
                  </w:rPr>
                </w:pPr>
              </w:p>
              <w:p w14:paraId="4F3D1B55" w14:textId="576E942C" w:rsidR="00723F73" w:rsidRDefault="00723F73" w:rsidP="00723F73">
                <w:pPr>
                  <w:pStyle w:val="Question"/>
                  <w:numPr>
                    <w:ilvl w:val="0"/>
                    <w:numId w:val="0"/>
                  </w:numPr>
                  <w:ind w:left="567"/>
                </w:pPr>
                <w:r w:rsidRPr="00723F73">
                  <w:rPr>
                    <w:rFonts w:cs="Arial"/>
                    <w:bCs/>
                  </w:rPr>
                  <w:t>If so, please detail which of the General Objectives you believe are better facilitated and provide supporting reasons.</w:t>
                </w:r>
              </w:p>
            </w:tc>
          </w:tr>
          <w:tr w:rsidR="00723F73" w14:paraId="0E6D0373" w14:textId="77777777" w:rsidTr="00C53199">
            <w:sdt>
              <w:sdtPr>
                <w:tag w:val="dcusa_response4"/>
                <w:id w:val="-920481986"/>
                <w:placeholder>
                  <w:docPart w:val="EFEA171F29934B029F2B8DECC9D37EB0"/>
                </w:placeholder>
                <w:showingPlcHdr/>
              </w:sdtPr>
              <w:sdtEndPr/>
              <w:sdtContent>
                <w:tc>
                  <w:tcPr>
                    <w:tcW w:w="9287" w:type="dxa"/>
                  </w:tcPr>
                  <w:p w14:paraId="3B6435B4" w14:textId="77777777" w:rsidR="00723F73" w:rsidRDefault="00723F73" w:rsidP="00C53199">
                    <w:pPr>
                      <w:pStyle w:val="BodyText"/>
                    </w:pPr>
                    <w:r w:rsidRPr="008316DD">
                      <w:rPr>
                        <w:rStyle w:val="PlaceholderText"/>
                      </w:rPr>
                      <w:t>Click or tap here to enter text.</w:t>
                    </w:r>
                  </w:p>
                </w:tc>
              </w:sdtContent>
            </w:sdt>
          </w:tr>
        </w:tbl>
        <w:p w14:paraId="760623A1" w14:textId="0968CF6A" w:rsidR="00723F73" w:rsidRDefault="00723F73" w:rsidP="00B7248F"/>
        <w:p w14:paraId="14E9BC79" w14:textId="65F032D0"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1A570F10"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45F670ED" w14:textId="4DE1AF0E" w:rsidR="00723F73" w:rsidRDefault="00723F73" w:rsidP="00C53199">
                <w:pPr>
                  <w:pStyle w:val="Question"/>
                </w:pPr>
                <w:r w:rsidRPr="001E737B">
                  <w:t xml:space="preserve">Are you aware of any wider industry developments that may impact upon or be impacted by this CP?  </w:t>
                </w:r>
              </w:p>
            </w:tc>
          </w:tr>
          <w:tr w:rsidR="00723F73" w14:paraId="55A8E2AC" w14:textId="77777777" w:rsidTr="00C53199">
            <w:sdt>
              <w:sdtPr>
                <w:tag w:val="dcusa_response4"/>
                <w:id w:val="1767725892"/>
                <w:placeholder>
                  <w:docPart w:val="D578F0696ACC48338B30F0CFB16F7D38"/>
                </w:placeholder>
                <w:showingPlcHdr/>
              </w:sdtPr>
              <w:sdtEndPr/>
              <w:sdtContent>
                <w:tc>
                  <w:tcPr>
                    <w:tcW w:w="9287" w:type="dxa"/>
                  </w:tcPr>
                  <w:p w14:paraId="18E99FEC" w14:textId="77777777" w:rsidR="00723F73" w:rsidRDefault="00723F73" w:rsidP="00C53199">
                    <w:pPr>
                      <w:pStyle w:val="BodyText"/>
                    </w:pPr>
                    <w:r w:rsidRPr="008316DD">
                      <w:rPr>
                        <w:rStyle w:val="PlaceholderText"/>
                      </w:rPr>
                      <w:t>Click or tap here to enter text.</w:t>
                    </w:r>
                  </w:p>
                </w:tc>
              </w:sdtContent>
            </w:sdt>
          </w:tr>
        </w:tbl>
        <w:p w14:paraId="4ADA52FE" w14:textId="486E7F54" w:rsidR="00723F73" w:rsidRDefault="00723F73" w:rsidP="00B7248F"/>
        <w:p w14:paraId="52179DFE" w14:textId="6F15095D"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32F04258"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073FBADC" w14:textId="711EC413" w:rsidR="00723F73" w:rsidRDefault="00723F73" w:rsidP="00C53199">
                <w:pPr>
                  <w:pStyle w:val="Question"/>
                </w:pPr>
                <w:r w:rsidRPr="00106C78">
                  <w:t>Are you supportive of the proposed implementation date being the first DCUSA release following Authority approval?</w:t>
                </w:r>
              </w:p>
            </w:tc>
          </w:tr>
          <w:tr w:rsidR="00723F73" w14:paraId="6D0A5CBE" w14:textId="77777777" w:rsidTr="00C53199">
            <w:sdt>
              <w:sdtPr>
                <w:tag w:val="dcusa_response4"/>
                <w:id w:val="-802234386"/>
                <w:placeholder>
                  <w:docPart w:val="285BC672660A4119A75E094A131112C3"/>
                </w:placeholder>
                <w:showingPlcHdr/>
              </w:sdtPr>
              <w:sdtEndPr/>
              <w:sdtContent>
                <w:tc>
                  <w:tcPr>
                    <w:tcW w:w="9287" w:type="dxa"/>
                  </w:tcPr>
                  <w:p w14:paraId="462DFB31" w14:textId="77777777" w:rsidR="00723F73" w:rsidRDefault="00723F73" w:rsidP="00C53199">
                    <w:pPr>
                      <w:pStyle w:val="BodyText"/>
                    </w:pPr>
                    <w:r w:rsidRPr="008316DD">
                      <w:rPr>
                        <w:rStyle w:val="PlaceholderText"/>
                      </w:rPr>
                      <w:t>Click or tap here to enter text.</w:t>
                    </w:r>
                  </w:p>
                </w:tc>
              </w:sdtContent>
            </w:sdt>
          </w:tr>
        </w:tbl>
        <w:p w14:paraId="15152ACD" w14:textId="329A5EF8" w:rsidR="00723F73" w:rsidRDefault="00723F73" w:rsidP="00B7248F"/>
        <w:p w14:paraId="673A1CAB" w14:textId="3B6ABE63"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26657540"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45BE08D4" w14:textId="091DA837" w:rsidR="00723F73" w:rsidRDefault="00723F73" w:rsidP="00C53199">
                <w:pPr>
                  <w:pStyle w:val="Question"/>
                </w:pPr>
                <w:r>
                  <w:t>Do you have any comments on the proposed legal text?</w:t>
                </w:r>
              </w:p>
            </w:tc>
          </w:tr>
          <w:tr w:rsidR="00723F73" w14:paraId="19DCE985" w14:textId="77777777" w:rsidTr="00C53199">
            <w:sdt>
              <w:sdtPr>
                <w:tag w:val="dcusa_response4"/>
                <w:id w:val="-1902597196"/>
                <w:placeholder>
                  <w:docPart w:val="274882087CFF4EF287F064AE50959A37"/>
                </w:placeholder>
                <w:showingPlcHdr/>
              </w:sdtPr>
              <w:sdtEndPr/>
              <w:sdtContent>
                <w:tc>
                  <w:tcPr>
                    <w:tcW w:w="9287" w:type="dxa"/>
                  </w:tcPr>
                  <w:p w14:paraId="1D4FCFA0" w14:textId="77777777" w:rsidR="00723F73" w:rsidRDefault="00723F73" w:rsidP="00C53199">
                    <w:pPr>
                      <w:pStyle w:val="BodyText"/>
                    </w:pPr>
                    <w:r w:rsidRPr="008316DD">
                      <w:rPr>
                        <w:rStyle w:val="PlaceholderText"/>
                      </w:rPr>
                      <w:t>Click or tap here to enter text.</w:t>
                    </w:r>
                  </w:p>
                </w:tc>
              </w:sdtContent>
            </w:sdt>
          </w:tr>
        </w:tbl>
        <w:p w14:paraId="0916B5E2" w14:textId="478969AB" w:rsidR="00723F73" w:rsidRDefault="00723F73" w:rsidP="00B7248F"/>
        <w:p w14:paraId="7DA78D6C" w14:textId="1FE9734E" w:rsidR="00723F73" w:rsidRDefault="00723F73" w:rsidP="00B7248F"/>
        <w:tbl>
          <w:tblPr>
            <w:tblStyle w:val="ElectralinkResponseTable"/>
            <w:tblW w:w="9070" w:type="dxa"/>
            <w:tblLayout w:type="fixed"/>
            <w:tblLook w:val="04A0" w:firstRow="1" w:lastRow="0" w:firstColumn="1" w:lastColumn="0" w:noHBand="0" w:noVBand="1"/>
          </w:tblPr>
          <w:tblGrid>
            <w:gridCol w:w="9070"/>
          </w:tblGrid>
          <w:tr w:rsidR="00723F73" w14:paraId="3F2FCA21" w14:textId="77777777" w:rsidTr="00C53199">
            <w:trPr>
              <w:cnfStyle w:val="100000000000" w:firstRow="1" w:lastRow="0" w:firstColumn="0" w:lastColumn="0" w:oddVBand="0" w:evenVBand="0" w:oddHBand="0" w:evenHBand="0" w:firstRowFirstColumn="0" w:firstRowLastColumn="0" w:lastRowFirstColumn="0" w:lastRowLastColumn="0"/>
            </w:trPr>
            <w:tc>
              <w:tcPr>
                <w:tcW w:w="9287" w:type="dxa"/>
              </w:tcPr>
              <w:p w14:paraId="1E019EA4" w14:textId="57780EFB" w:rsidR="00723F73" w:rsidRDefault="00723F73" w:rsidP="00C53199">
                <w:pPr>
                  <w:pStyle w:val="Question"/>
                </w:pPr>
                <w:r>
                  <w:t>Any other comments?</w:t>
                </w:r>
              </w:p>
            </w:tc>
          </w:tr>
          <w:tr w:rsidR="00723F73" w14:paraId="2EA3B8BE" w14:textId="77777777" w:rsidTr="00C53199">
            <w:sdt>
              <w:sdtPr>
                <w:tag w:val="dcusa_response4"/>
                <w:id w:val="-1891171398"/>
                <w:placeholder>
                  <w:docPart w:val="1D993C03B8494DCB829776E1C82EF4A9"/>
                </w:placeholder>
                <w:showingPlcHdr/>
              </w:sdtPr>
              <w:sdtEndPr/>
              <w:sdtContent>
                <w:tc>
                  <w:tcPr>
                    <w:tcW w:w="9287" w:type="dxa"/>
                  </w:tcPr>
                  <w:p w14:paraId="276A2896" w14:textId="77777777" w:rsidR="00723F73" w:rsidRDefault="00723F73" w:rsidP="00C53199">
                    <w:pPr>
                      <w:pStyle w:val="BodyText"/>
                    </w:pPr>
                    <w:r w:rsidRPr="008316DD">
                      <w:rPr>
                        <w:rStyle w:val="PlaceholderText"/>
                      </w:rPr>
                      <w:t>Click or tap here to enter text.</w:t>
                    </w:r>
                  </w:p>
                </w:tc>
              </w:sdtContent>
            </w:sdt>
          </w:tr>
        </w:tbl>
        <w:p w14:paraId="59F92F9B" w14:textId="6D0588CE" w:rsidR="00723F73" w:rsidRDefault="006250FA" w:rsidP="00B7248F"/>
      </w:sdtContent>
    </w:sdt>
    <w:sectPr w:rsidR="00723F73"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77B07" w14:textId="77777777" w:rsidR="00556337" w:rsidRDefault="00556337" w:rsidP="00FD00A2">
      <w:r>
        <w:separator/>
      </w:r>
    </w:p>
  </w:endnote>
  <w:endnote w:type="continuationSeparator" w:id="0">
    <w:p w14:paraId="64BB60DD" w14:textId="77777777" w:rsidR="00556337" w:rsidRDefault="00556337"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9433892"/>
      <w:lock w:val="contentLocked"/>
      <w:placeholder>
        <w:docPart w:val="DefaultPlaceholder_-1854013440"/>
      </w:placeholder>
      <w:showingPlcHdr/>
      <w:group/>
    </w:sdtPr>
    <w:sdtContent>
      <w:p w14:paraId="00BB4CFB" w14:textId="0B8D507C" w:rsidR="006250FA" w:rsidRDefault="006250FA">
        <w:pPr>
          <w:pStyle w:val="Footer"/>
        </w:pPr>
        <w:r w:rsidRPr="008316DD">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555954"/>
      <w:lock w:val="contentLocked"/>
      <w:placeholder>
        <w:docPart w:val="DefaultPlaceholder_-1854013440"/>
      </w:placeholder>
      <w:group/>
    </w:sdtPr>
    <w:sdtContent>
      <w:p w14:paraId="6F338E5A" w14:textId="5E4558F7" w:rsidR="00FD00A2" w:rsidRDefault="00FD00A2">
        <w:pPr>
          <w:pStyle w:val="Footer"/>
        </w:pPr>
        <w:r>
          <w:tab/>
          <w:t xml:space="preserve">Page </w:t>
        </w:r>
        <w:r>
          <w:fldChar w:fldCharType="begin"/>
        </w:r>
        <w:r>
          <w:instrText xml:space="preserve"> page </w:instrText>
        </w:r>
        <w:r>
          <w:fldChar w:fldCharType="separate"/>
        </w:r>
        <w:r w:rsidR="00B7248F">
          <w:rPr>
            <w:noProof/>
          </w:rPr>
          <w:t>2</w:t>
        </w:r>
        <w:r>
          <w:fldChar w:fldCharType="end"/>
        </w:r>
        <w:r>
          <w:t xml:space="preserve"> of </w:t>
        </w:r>
        <w:r>
          <w:fldChar w:fldCharType="begin"/>
        </w:r>
        <w:r>
          <w:instrText xml:space="preserve"> numpages </w:instrText>
        </w:r>
        <w:r>
          <w:fldChar w:fldCharType="separate"/>
        </w:r>
        <w:r w:rsidR="00B7248F">
          <w:rPr>
            <w:noProof/>
          </w:rPr>
          <w:t>2</w:t>
        </w:r>
        <w:r>
          <w:fldChar w:fldCharType="end"/>
        </w:r>
        <w:r>
          <w:tab/>
        </w:r>
        <w:r>
          <w:fldChar w:fldCharType="begin"/>
        </w:r>
        <w:r>
          <w:instrText xml:space="preserve"> docproperty version </w:instrText>
        </w:r>
        <w:r>
          <w:fldChar w:fldCharType="separate"/>
        </w:r>
        <w:r w:rsidR="00B7248F">
          <w:t>Version</w:t>
        </w:r>
        <w:r>
          <w:fldChar w:fldCharType="end"/>
        </w:r>
        <w:r w:rsidR="00B7248F">
          <w:t xml:space="preserve"> 1.0</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5856703"/>
      <w:lock w:val="contentLocked"/>
      <w:placeholder>
        <w:docPart w:val="DefaultPlaceholder_-1854013440"/>
      </w:placeholder>
      <w:showingPlcHdr/>
      <w:group/>
    </w:sdtPr>
    <w:sdtContent>
      <w:p w14:paraId="460BC2B4" w14:textId="1162D681" w:rsidR="006250FA" w:rsidRDefault="006250FA">
        <w:pPr>
          <w:pStyle w:val="Footer"/>
        </w:pPr>
        <w:r w:rsidRPr="008316DD">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B22FA" w14:textId="77777777" w:rsidR="00556337" w:rsidRDefault="00556337" w:rsidP="00FD00A2">
      <w:r>
        <w:separator/>
      </w:r>
    </w:p>
  </w:footnote>
  <w:footnote w:type="continuationSeparator" w:id="0">
    <w:p w14:paraId="027112B2" w14:textId="77777777" w:rsidR="00556337" w:rsidRDefault="00556337" w:rsidP="00FD00A2">
      <w:r>
        <w:continuationSeparator/>
      </w:r>
    </w:p>
  </w:footnote>
  <w:footnote w:id="1">
    <w:p w14:paraId="5B2A4B15" w14:textId="77777777"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14:paraId="008F3A93" w14:textId="77777777" w:rsidR="00AC6DB4" w:rsidRDefault="00AC6DB4">
      <w:pPr>
        <w:pStyle w:val="FootnoteText"/>
      </w:pPr>
      <w:r>
        <w:tab/>
      </w:r>
      <w:r w:rsidRPr="00AC6DB4">
        <w:t xml:space="preserve">Anonymous </w:t>
      </w:r>
      <w:r w:rsidR="002B61A0">
        <w:t xml:space="preserve">responses </w:t>
      </w:r>
      <w:r w:rsidRPr="00AC6DB4">
        <w:t xml:space="preserve">will omit the detail of the submitting </w:t>
      </w:r>
      <w:proofErr w:type="gramStart"/>
      <w:r w:rsidRPr="00AC6DB4">
        <w:t>party</w:t>
      </w:r>
      <w:proofErr w:type="gramEnd"/>
      <w:r w:rsidRPr="00AC6DB4">
        <w:t xml:space="preserve"> but the content of the response will be provided to the Working Group and published on the DCUSA website.</w:t>
      </w:r>
    </w:p>
    <w:p w14:paraId="11C6D9FE"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67680"/>
      <w:lock w:val="contentLocked"/>
      <w:placeholder>
        <w:docPart w:val="DefaultPlaceholder_-1854013440"/>
      </w:placeholder>
      <w:showingPlcHdr/>
      <w:group/>
    </w:sdtPr>
    <w:sdtContent>
      <w:p w14:paraId="34135D31" w14:textId="61B8E232" w:rsidR="006250FA" w:rsidRDefault="006250FA">
        <w:pPr>
          <w:pStyle w:val="Header"/>
        </w:pPr>
        <w:r w:rsidRPr="008316DD">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31268"/>
      <w:lock w:val="contentLocked"/>
      <w:placeholder>
        <w:docPart w:val="DefaultPlaceholder_-1854013440"/>
      </w:placeholder>
      <w:group/>
    </w:sdtPr>
    <w:sdtContent>
      <w:p w14:paraId="7F7B294A" w14:textId="4AFA1139" w:rsidR="00FD00A2" w:rsidRDefault="006250FA">
        <w:pPr>
          <w:pStyle w:val="Header"/>
        </w:pPr>
        <w:r>
          <w:t>DCP 383 Consultation</w:t>
        </w:r>
        <w:r w:rsidR="00FD00A2">
          <w:tab/>
        </w:r>
        <w:r w:rsidR="009B02DB">
          <w:t xml:space="preserve">DCP </w:t>
        </w:r>
        <w:r w:rsidR="006D4EEB">
          <w:t>3</w:t>
        </w:r>
        <w:r>
          <w:t>83</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541533"/>
      <w:lock w:val="contentLocked"/>
      <w:placeholder>
        <w:docPart w:val="DefaultPlaceholder_-1854013440"/>
      </w:placeholder>
      <w:showingPlcHdr/>
      <w:group/>
    </w:sdtPr>
    <w:sdtContent>
      <w:p w14:paraId="02AB9EBE" w14:textId="22B52004" w:rsidR="006250FA" w:rsidRDefault="006250FA">
        <w:pPr>
          <w:pStyle w:val="Header"/>
        </w:pPr>
        <w:r w:rsidRPr="008316DD">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48F"/>
    <w:rsid w:val="00077D80"/>
    <w:rsid w:val="000943BF"/>
    <w:rsid w:val="00134AF7"/>
    <w:rsid w:val="001E03C5"/>
    <w:rsid w:val="00223DF1"/>
    <w:rsid w:val="0023069B"/>
    <w:rsid w:val="00251AF3"/>
    <w:rsid w:val="002B61A0"/>
    <w:rsid w:val="0031153A"/>
    <w:rsid w:val="0040580C"/>
    <w:rsid w:val="00410907"/>
    <w:rsid w:val="00554409"/>
    <w:rsid w:val="00556337"/>
    <w:rsid w:val="006250FA"/>
    <w:rsid w:val="006D4EEB"/>
    <w:rsid w:val="00711B18"/>
    <w:rsid w:val="00723F73"/>
    <w:rsid w:val="007361B2"/>
    <w:rsid w:val="0076726D"/>
    <w:rsid w:val="00884177"/>
    <w:rsid w:val="008D01AD"/>
    <w:rsid w:val="008F22A5"/>
    <w:rsid w:val="00963A66"/>
    <w:rsid w:val="009A3EA3"/>
    <w:rsid w:val="009B02DB"/>
    <w:rsid w:val="009F1AFC"/>
    <w:rsid w:val="00A321AA"/>
    <w:rsid w:val="00A504C9"/>
    <w:rsid w:val="00A817E9"/>
    <w:rsid w:val="00A828F0"/>
    <w:rsid w:val="00AC6DB4"/>
    <w:rsid w:val="00B7248F"/>
    <w:rsid w:val="00C01797"/>
    <w:rsid w:val="00CE497A"/>
    <w:rsid w:val="00DB3EF9"/>
    <w:rsid w:val="00EE2CEA"/>
    <w:rsid w:val="00F66667"/>
    <w:rsid w:val="00F74309"/>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613A1"/>
  <w15:docId w15:val="{E290BC82-7110-4A48-BB4D-3B5EEFB54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Governance%20Services\DCUSA\A%20-%20Change%20Process\DCP_283\C%20-%20Consultation\Attachment%201%20-%20DCP%20283%20Response%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74274986B44ACDB7F35C7F1B9B1369"/>
        <w:category>
          <w:name w:val="General"/>
          <w:gallery w:val="placeholder"/>
        </w:category>
        <w:types>
          <w:type w:val="bbPlcHdr"/>
        </w:types>
        <w:behaviors>
          <w:behavior w:val="content"/>
        </w:behaviors>
        <w:guid w:val="{F2D1509B-82B3-41BE-9594-A3E00BDC9FB4}"/>
      </w:docPartPr>
      <w:docPartBody>
        <w:p w:rsidR="009D122B" w:rsidRDefault="00D23A62">
          <w:pPr>
            <w:pStyle w:val="8274274986B44ACDB7F35C7F1B9B1369"/>
          </w:pPr>
          <w:r w:rsidRPr="005D19FB">
            <w:rPr>
              <w:rStyle w:val="PlaceholderText"/>
            </w:rPr>
            <w:t>Click here to enter text.</w:t>
          </w:r>
        </w:p>
      </w:docPartBody>
    </w:docPart>
    <w:docPart>
      <w:docPartPr>
        <w:name w:val="C26152E80101444886A40483CDBAF330"/>
        <w:category>
          <w:name w:val="General"/>
          <w:gallery w:val="placeholder"/>
        </w:category>
        <w:types>
          <w:type w:val="bbPlcHdr"/>
        </w:types>
        <w:behaviors>
          <w:behavior w:val="content"/>
        </w:behaviors>
        <w:guid w:val="{0A4DF0B6-D132-4C49-8405-5DED84F147C6}"/>
      </w:docPartPr>
      <w:docPartBody>
        <w:p w:rsidR="009D122B" w:rsidRDefault="00D23A62">
          <w:pPr>
            <w:pStyle w:val="C26152E80101444886A40483CDBAF330"/>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84AD5BD7-69F8-4012-AA34-70FD7A62C241}"/>
      </w:docPartPr>
      <w:docPartBody>
        <w:p w:rsidR="009D122B" w:rsidRDefault="00D23A62">
          <w:r w:rsidRPr="008316DD">
            <w:rPr>
              <w:rStyle w:val="PlaceholderText"/>
            </w:rPr>
            <w:t>Click or tap here to enter text.</w:t>
          </w:r>
        </w:p>
      </w:docPartBody>
    </w:docPart>
    <w:docPart>
      <w:docPartPr>
        <w:name w:val="1C8D6CE9502647D683356AF13964BFDC"/>
        <w:category>
          <w:name w:val="General"/>
          <w:gallery w:val="placeholder"/>
        </w:category>
        <w:types>
          <w:type w:val="bbPlcHdr"/>
        </w:types>
        <w:behaviors>
          <w:behavior w:val="content"/>
        </w:behaviors>
        <w:guid w:val="{F701CC48-4134-429A-958D-EAD4D7561B2A}"/>
      </w:docPartPr>
      <w:docPartBody>
        <w:p w:rsidR="00DE1F9B" w:rsidRDefault="00AE4A08" w:rsidP="00AE4A08">
          <w:pPr>
            <w:pStyle w:val="1C8D6CE9502647D683356AF13964BFDC"/>
          </w:pPr>
          <w:r w:rsidRPr="008316DD">
            <w:rPr>
              <w:rStyle w:val="PlaceholderText"/>
            </w:rPr>
            <w:t>Click or tap here to enter text.</w:t>
          </w:r>
        </w:p>
      </w:docPartBody>
    </w:docPart>
    <w:docPart>
      <w:docPartPr>
        <w:name w:val="393C81054010440F8E4CFE7AFCE61E1E"/>
        <w:category>
          <w:name w:val="General"/>
          <w:gallery w:val="placeholder"/>
        </w:category>
        <w:types>
          <w:type w:val="bbPlcHdr"/>
        </w:types>
        <w:behaviors>
          <w:behavior w:val="content"/>
        </w:behaviors>
        <w:guid w:val="{A276F141-6F91-4E4F-951C-BE9ACFE444C3}"/>
      </w:docPartPr>
      <w:docPartBody>
        <w:p w:rsidR="00DE1F9B" w:rsidRDefault="00AE4A08" w:rsidP="00AE4A08">
          <w:pPr>
            <w:pStyle w:val="393C81054010440F8E4CFE7AFCE61E1E"/>
          </w:pPr>
          <w:r w:rsidRPr="008316DD">
            <w:rPr>
              <w:rStyle w:val="PlaceholderText"/>
            </w:rPr>
            <w:t>Click or tap here to enter text.</w:t>
          </w:r>
        </w:p>
      </w:docPartBody>
    </w:docPart>
    <w:docPart>
      <w:docPartPr>
        <w:name w:val="53DA35286F434B54B8A60C232C817DAE"/>
        <w:category>
          <w:name w:val="General"/>
          <w:gallery w:val="placeholder"/>
        </w:category>
        <w:types>
          <w:type w:val="bbPlcHdr"/>
        </w:types>
        <w:behaviors>
          <w:behavior w:val="content"/>
        </w:behaviors>
        <w:guid w:val="{141F4F1A-A352-416A-BAAC-165C1F80F205}"/>
      </w:docPartPr>
      <w:docPartBody>
        <w:p w:rsidR="00DE1F9B" w:rsidRDefault="00AE4A08" w:rsidP="00AE4A08">
          <w:pPr>
            <w:pStyle w:val="53DA35286F434B54B8A60C232C817DAE"/>
          </w:pPr>
          <w:r w:rsidRPr="008316DD">
            <w:rPr>
              <w:rStyle w:val="PlaceholderText"/>
            </w:rPr>
            <w:t>Click or tap here to enter text.</w:t>
          </w:r>
        </w:p>
      </w:docPartBody>
    </w:docPart>
    <w:docPart>
      <w:docPartPr>
        <w:name w:val="747CF4F341834710B5593230BDE3BF70"/>
        <w:category>
          <w:name w:val="General"/>
          <w:gallery w:val="placeholder"/>
        </w:category>
        <w:types>
          <w:type w:val="bbPlcHdr"/>
        </w:types>
        <w:behaviors>
          <w:behavior w:val="content"/>
        </w:behaviors>
        <w:guid w:val="{E31078FD-0A28-4900-8BD4-BF604EEC4076}"/>
      </w:docPartPr>
      <w:docPartBody>
        <w:p w:rsidR="00DE1F9B" w:rsidRDefault="00AE4A08" w:rsidP="00AE4A08">
          <w:pPr>
            <w:pStyle w:val="747CF4F341834710B5593230BDE3BF70"/>
          </w:pPr>
          <w:r w:rsidRPr="008316DD">
            <w:rPr>
              <w:rStyle w:val="PlaceholderText"/>
            </w:rPr>
            <w:t>Click or tap here to enter text.</w:t>
          </w:r>
        </w:p>
      </w:docPartBody>
    </w:docPart>
    <w:docPart>
      <w:docPartPr>
        <w:name w:val="73188457B8B947FB9CB107B7F5318656"/>
        <w:category>
          <w:name w:val="General"/>
          <w:gallery w:val="placeholder"/>
        </w:category>
        <w:types>
          <w:type w:val="bbPlcHdr"/>
        </w:types>
        <w:behaviors>
          <w:behavior w:val="content"/>
        </w:behaviors>
        <w:guid w:val="{FFD5CDA9-ABBD-4121-9993-90EECB496ABB}"/>
      </w:docPartPr>
      <w:docPartBody>
        <w:p w:rsidR="00DE1F9B" w:rsidRDefault="00AE4A08" w:rsidP="00AE4A08">
          <w:pPr>
            <w:pStyle w:val="73188457B8B947FB9CB107B7F5318656"/>
          </w:pPr>
          <w:r w:rsidRPr="008316DD">
            <w:rPr>
              <w:rStyle w:val="PlaceholderText"/>
            </w:rPr>
            <w:t>Click or tap here to enter text.</w:t>
          </w:r>
        </w:p>
      </w:docPartBody>
    </w:docPart>
    <w:docPart>
      <w:docPartPr>
        <w:name w:val="87BE379C035647688892FC61049482EC"/>
        <w:category>
          <w:name w:val="General"/>
          <w:gallery w:val="placeholder"/>
        </w:category>
        <w:types>
          <w:type w:val="bbPlcHdr"/>
        </w:types>
        <w:behaviors>
          <w:behavior w:val="content"/>
        </w:behaviors>
        <w:guid w:val="{CCAD4D7B-72BA-495D-81AE-DE34540813DB}"/>
      </w:docPartPr>
      <w:docPartBody>
        <w:p w:rsidR="00DE1F9B" w:rsidRDefault="00AE4A08" w:rsidP="00AE4A08">
          <w:pPr>
            <w:pStyle w:val="87BE379C035647688892FC61049482EC"/>
          </w:pPr>
          <w:r w:rsidRPr="008316DD">
            <w:rPr>
              <w:rStyle w:val="PlaceholderText"/>
            </w:rPr>
            <w:t>Click or tap here to enter text.</w:t>
          </w:r>
        </w:p>
      </w:docPartBody>
    </w:docPart>
    <w:docPart>
      <w:docPartPr>
        <w:name w:val="A32B73B5885846959D6EA9D067A62253"/>
        <w:category>
          <w:name w:val="General"/>
          <w:gallery w:val="placeholder"/>
        </w:category>
        <w:types>
          <w:type w:val="bbPlcHdr"/>
        </w:types>
        <w:behaviors>
          <w:behavior w:val="content"/>
        </w:behaviors>
        <w:guid w:val="{8183FDB5-7AC3-4C4B-A647-EE970A277B1B}"/>
      </w:docPartPr>
      <w:docPartBody>
        <w:p w:rsidR="00DE1F9B" w:rsidRDefault="00AE4A08" w:rsidP="00AE4A08">
          <w:pPr>
            <w:pStyle w:val="A32B73B5885846959D6EA9D067A62253"/>
          </w:pPr>
          <w:r w:rsidRPr="008316DD">
            <w:rPr>
              <w:rStyle w:val="PlaceholderText"/>
            </w:rPr>
            <w:t>Click or tap here to enter text.</w:t>
          </w:r>
        </w:p>
      </w:docPartBody>
    </w:docPart>
    <w:docPart>
      <w:docPartPr>
        <w:name w:val="1B41EF68FB464F8CB05FC7027176B8F2"/>
        <w:category>
          <w:name w:val="General"/>
          <w:gallery w:val="placeholder"/>
        </w:category>
        <w:types>
          <w:type w:val="bbPlcHdr"/>
        </w:types>
        <w:behaviors>
          <w:behavior w:val="content"/>
        </w:behaviors>
        <w:guid w:val="{2588872A-6288-4673-91AF-30B9EE48AE54}"/>
      </w:docPartPr>
      <w:docPartBody>
        <w:p w:rsidR="00DE1F9B" w:rsidRDefault="00AE4A08" w:rsidP="00AE4A08">
          <w:pPr>
            <w:pStyle w:val="1B41EF68FB464F8CB05FC7027176B8F2"/>
          </w:pPr>
          <w:r w:rsidRPr="008316DD">
            <w:rPr>
              <w:rStyle w:val="PlaceholderText"/>
            </w:rPr>
            <w:t>Click or tap here to enter text.</w:t>
          </w:r>
        </w:p>
      </w:docPartBody>
    </w:docPart>
    <w:docPart>
      <w:docPartPr>
        <w:name w:val="DB57FC49D70F4B10862CECC1D3E9DF14"/>
        <w:category>
          <w:name w:val="General"/>
          <w:gallery w:val="placeholder"/>
        </w:category>
        <w:types>
          <w:type w:val="bbPlcHdr"/>
        </w:types>
        <w:behaviors>
          <w:behavior w:val="content"/>
        </w:behaviors>
        <w:guid w:val="{53BB621A-7EB0-48A1-A499-0327A82FE63B}"/>
      </w:docPartPr>
      <w:docPartBody>
        <w:p w:rsidR="00DE1F9B" w:rsidRDefault="00AE4A08" w:rsidP="00AE4A08">
          <w:pPr>
            <w:pStyle w:val="DB57FC49D70F4B10862CECC1D3E9DF14"/>
          </w:pPr>
          <w:r w:rsidRPr="008316DD">
            <w:rPr>
              <w:rStyle w:val="PlaceholderText"/>
            </w:rPr>
            <w:t>Click or tap here to enter text.</w:t>
          </w:r>
        </w:p>
      </w:docPartBody>
    </w:docPart>
    <w:docPart>
      <w:docPartPr>
        <w:name w:val="89E175D479BC4BF3BB3ABBC2092981A2"/>
        <w:category>
          <w:name w:val="General"/>
          <w:gallery w:val="placeholder"/>
        </w:category>
        <w:types>
          <w:type w:val="bbPlcHdr"/>
        </w:types>
        <w:behaviors>
          <w:behavior w:val="content"/>
        </w:behaviors>
        <w:guid w:val="{22559C7F-BC7F-4EA3-9017-CFBB6E089174}"/>
      </w:docPartPr>
      <w:docPartBody>
        <w:p w:rsidR="00DE1F9B" w:rsidRDefault="00AE4A08" w:rsidP="00AE4A08">
          <w:pPr>
            <w:pStyle w:val="89E175D479BC4BF3BB3ABBC2092981A2"/>
          </w:pPr>
          <w:r w:rsidRPr="008316DD">
            <w:rPr>
              <w:rStyle w:val="PlaceholderText"/>
            </w:rPr>
            <w:t>Click or tap here to enter text.</w:t>
          </w:r>
        </w:p>
      </w:docPartBody>
    </w:docPart>
    <w:docPart>
      <w:docPartPr>
        <w:name w:val="EFEA171F29934B029F2B8DECC9D37EB0"/>
        <w:category>
          <w:name w:val="General"/>
          <w:gallery w:val="placeholder"/>
        </w:category>
        <w:types>
          <w:type w:val="bbPlcHdr"/>
        </w:types>
        <w:behaviors>
          <w:behavior w:val="content"/>
        </w:behaviors>
        <w:guid w:val="{D9D89BD8-E579-423E-893A-74AD208DA638}"/>
      </w:docPartPr>
      <w:docPartBody>
        <w:p w:rsidR="00DE1F9B" w:rsidRDefault="00AE4A08" w:rsidP="00AE4A08">
          <w:pPr>
            <w:pStyle w:val="EFEA171F29934B029F2B8DECC9D37EB0"/>
          </w:pPr>
          <w:r w:rsidRPr="008316DD">
            <w:rPr>
              <w:rStyle w:val="PlaceholderText"/>
            </w:rPr>
            <w:t>Click or tap here to enter text.</w:t>
          </w:r>
        </w:p>
      </w:docPartBody>
    </w:docPart>
    <w:docPart>
      <w:docPartPr>
        <w:name w:val="D578F0696ACC48338B30F0CFB16F7D38"/>
        <w:category>
          <w:name w:val="General"/>
          <w:gallery w:val="placeholder"/>
        </w:category>
        <w:types>
          <w:type w:val="bbPlcHdr"/>
        </w:types>
        <w:behaviors>
          <w:behavior w:val="content"/>
        </w:behaviors>
        <w:guid w:val="{3B0C56AF-4C25-4D02-89EC-2083FC9600DF}"/>
      </w:docPartPr>
      <w:docPartBody>
        <w:p w:rsidR="00DE1F9B" w:rsidRDefault="00AE4A08" w:rsidP="00AE4A08">
          <w:pPr>
            <w:pStyle w:val="D578F0696ACC48338B30F0CFB16F7D38"/>
          </w:pPr>
          <w:r w:rsidRPr="008316DD">
            <w:rPr>
              <w:rStyle w:val="PlaceholderText"/>
            </w:rPr>
            <w:t>Click or tap here to enter text.</w:t>
          </w:r>
        </w:p>
      </w:docPartBody>
    </w:docPart>
    <w:docPart>
      <w:docPartPr>
        <w:name w:val="285BC672660A4119A75E094A131112C3"/>
        <w:category>
          <w:name w:val="General"/>
          <w:gallery w:val="placeholder"/>
        </w:category>
        <w:types>
          <w:type w:val="bbPlcHdr"/>
        </w:types>
        <w:behaviors>
          <w:behavior w:val="content"/>
        </w:behaviors>
        <w:guid w:val="{AC082F7C-1504-45D7-BDAA-3C849751ADCE}"/>
      </w:docPartPr>
      <w:docPartBody>
        <w:p w:rsidR="00DE1F9B" w:rsidRDefault="00AE4A08" w:rsidP="00AE4A08">
          <w:pPr>
            <w:pStyle w:val="285BC672660A4119A75E094A131112C3"/>
          </w:pPr>
          <w:r w:rsidRPr="008316DD">
            <w:rPr>
              <w:rStyle w:val="PlaceholderText"/>
            </w:rPr>
            <w:t>Click or tap here to enter text.</w:t>
          </w:r>
        </w:p>
      </w:docPartBody>
    </w:docPart>
    <w:docPart>
      <w:docPartPr>
        <w:name w:val="274882087CFF4EF287F064AE50959A37"/>
        <w:category>
          <w:name w:val="General"/>
          <w:gallery w:val="placeholder"/>
        </w:category>
        <w:types>
          <w:type w:val="bbPlcHdr"/>
        </w:types>
        <w:behaviors>
          <w:behavior w:val="content"/>
        </w:behaviors>
        <w:guid w:val="{9ECE5058-EB9A-4BD1-8832-C69741049BCD}"/>
      </w:docPartPr>
      <w:docPartBody>
        <w:p w:rsidR="00DE1F9B" w:rsidRDefault="00AE4A08" w:rsidP="00AE4A08">
          <w:pPr>
            <w:pStyle w:val="274882087CFF4EF287F064AE50959A37"/>
          </w:pPr>
          <w:r w:rsidRPr="008316DD">
            <w:rPr>
              <w:rStyle w:val="PlaceholderText"/>
            </w:rPr>
            <w:t>Click or tap here to enter text.</w:t>
          </w:r>
        </w:p>
      </w:docPartBody>
    </w:docPart>
    <w:docPart>
      <w:docPartPr>
        <w:name w:val="1D993C03B8494DCB829776E1C82EF4A9"/>
        <w:category>
          <w:name w:val="General"/>
          <w:gallery w:val="placeholder"/>
        </w:category>
        <w:types>
          <w:type w:val="bbPlcHdr"/>
        </w:types>
        <w:behaviors>
          <w:behavior w:val="content"/>
        </w:behaviors>
        <w:guid w:val="{017E9A8D-8667-4CB0-BE72-61B5E377FB3C}"/>
      </w:docPartPr>
      <w:docPartBody>
        <w:p w:rsidR="00DE1F9B" w:rsidRDefault="00AE4A08" w:rsidP="00AE4A08">
          <w:pPr>
            <w:pStyle w:val="1D993C03B8494DCB829776E1C82EF4A9"/>
          </w:pPr>
          <w:r w:rsidRPr="008316D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A62"/>
    <w:rsid w:val="001A23C6"/>
    <w:rsid w:val="003515B8"/>
    <w:rsid w:val="009D122B"/>
    <w:rsid w:val="00AE4A08"/>
    <w:rsid w:val="00D23A62"/>
    <w:rsid w:val="00DE1F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4A08"/>
    <w:rPr>
      <w:color w:val="808080"/>
    </w:rPr>
  </w:style>
  <w:style w:type="paragraph" w:customStyle="1" w:styleId="8274274986B44ACDB7F35C7F1B9B1369">
    <w:name w:val="8274274986B44ACDB7F35C7F1B9B1369"/>
  </w:style>
  <w:style w:type="paragraph" w:customStyle="1" w:styleId="C26152E80101444886A40483CDBAF330">
    <w:name w:val="C26152E80101444886A40483CDBAF330"/>
  </w:style>
  <w:style w:type="paragraph" w:customStyle="1" w:styleId="1C8D6CE9502647D683356AF13964BFDC">
    <w:name w:val="1C8D6CE9502647D683356AF13964BFDC"/>
    <w:rsid w:val="00AE4A08"/>
  </w:style>
  <w:style w:type="paragraph" w:customStyle="1" w:styleId="393C81054010440F8E4CFE7AFCE61E1E">
    <w:name w:val="393C81054010440F8E4CFE7AFCE61E1E"/>
    <w:rsid w:val="00AE4A08"/>
  </w:style>
  <w:style w:type="paragraph" w:customStyle="1" w:styleId="53DA35286F434B54B8A60C232C817DAE">
    <w:name w:val="53DA35286F434B54B8A60C232C817DAE"/>
    <w:rsid w:val="00AE4A08"/>
  </w:style>
  <w:style w:type="paragraph" w:customStyle="1" w:styleId="747CF4F341834710B5593230BDE3BF70">
    <w:name w:val="747CF4F341834710B5593230BDE3BF70"/>
    <w:rsid w:val="00AE4A08"/>
  </w:style>
  <w:style w:type="paragraph" w:customStyle="1" w:styleId="73188457B8B947FB9CB107B7F5318656">
    <w:name w:val="73188457B8B947FB9CB107B7F5318656"/>
    <w:rsid w:val="00AE4A08"/>
  </w:style>
  <w:style w:type="paragraph" w:customStyle="1" w:styleId="87BE379C035647688892FC61049482EC">
    <w:name w:val="87BE379C035647688892FC61049482EC"/>
    <w:rsid w:val="00AE4A08"/>
  </w:style>
  <w:style w:type="paragraph" w:customStyle="1" w:styleId="A32B73B5885846959D6EA9D067A62253">
    <w:name w:val="A32B73B5885846959D6EA9D067A62253"/>
    <w:rsid w:val="00AE4A08"/>
  </w:style>
  <w:style w:type="paragraph" w:customStyle="1" w:styleId="1B41EF68FB464F8CB05FC7027176B8F2">
    <w:name w:val="1B41EF68FB464F8CB05FC7027176B8F2"/>
    <w:rsid w:val="00AE4A08"/>
  </w:style>
  <w:style w:type="paragraph" w:customStyle="1" w:styleId="DB57FC49D70F4B10862CECC1D3E9DF14">
    <w:name w:val="DB57FC49D70F4B10862CECC1D3E9DF14"/>
    <w:rsid w:val="00AE4A08"/>
  </w:style>
  <w:style w:type="paragraph" w:customStyle="1" w:styleId="89E175D479BC4BF3BB3ABBC2092981A2">
    <w:name w:val="89E175D479BC4BF3BB3ABBC2092981A2"/>
    <w:rsid w:val="00AE4A08"/>
  </w:style>
  <w:style w:type="paragraph" w:customStyle="1" w:styleId="EFEA171F29934B029F2B8DECC9D37EB0">
    <w:name w:val="EFEA171F29934B029F2B8DECC9D37EB0"/>
    <w:rsid w:val="00AE4A08"/>
  </w:style>
  <w:style w:type="paragraph" w:customStyle="1" w:styleId="D578F0696ACC48338B30F0CFB16F7D38">
    <w:name w:val="D578F0696ACC48338B30F0CFB16F7D38"/>
    <w:rsid w:val="00AE4A08"/>
  </w:style>
  <w:style w:type="paragraph" w:customStyle="1" w:styleId="285BC672660A4119A75E094A131112C3">
    <w:name w:val="285BC672660A4119A75E094A131112C3"/>
    <w:rsid w:val="00AE4A08"/>
  </w:style>
  <w:style w:type="paragraph" w:customStyle="1" w:styleId="274882087CFF4EF287F064AE50959A37">
    <w:name w:val="274882087CFF4EF287F064AE50959A37"/>
    <w:rsid w:val="00AE4A08"/>
  </w:style>
  <w:style w:type="paragraph" w:customStyle="1" w:styleId="1D993C03B8494DCB829776E1C82EF4A9">
    <w:name w:val="1D993C03B8494DCB829776E1C82EF4A9"/>
    <w:rsid w:val="00AE4A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1B897-5F68-4050-8D7A-9E14BEC4A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Attachment 1 - DCP 283 Response Form</Template>
  <TotalTime>1</TotalTime>
  <Pages>4</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George Dawson</cp:lastModifiedBy>
  <cp:revision>2</cp:revision>
  <dcterms:created xsi:type="dcterms:W3CDTF">2021-06-28T15:11:00Z</dcterms:created>
  <dcterms:modified xsi:type="dcterms:W3CDTF">2021-06-28T15:11:00Z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